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2F" w:rsidRPr="00D43263" w:rsidRDefault="006F602F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Ð³í»Éí³Í</w:t>
      </w:r>
      <w:r>
        <w:rPr>
          <w:rFonts w:ascii="Times Armenian" w:hAnsi="Times Armenian" w:cs="Times Armenian"/>
          <w:sz w:val="20"/>
          <w:szCs w:val="20"/>
        </w:rPr>
        <w:t xml:space="preserve"> 5 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 xml:space="preserve"> </w:t>
      </w:r>
    </w:p>
    <w:p w:rsidR="006F602F" w:rsidRPr="00D43263" w:rsidRDefault="006F602F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hy-AM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  <w:lang w:val="ru-RU"/>
        </w:rPr>
        <w:t>ԽՄՄ</w:t>
      </w:r>
      <w:r w:rsidRPr="000C1D89">
        <w:rPr>
          <w:rFonts w:ascii="Sylfaen" w:hAnsi="Sylfaen" w:cs="Sylfaen"/>
          <w:sz w:val="20"/>
          <w:szCs w:val="20"/>
          <w:lang w:val="es-ES"/>
        </w:rPr>
        <w:t>-</w:t>
      </w:r>
      <w:r>
        <w:rPr>
          <w:rFonts w:ascii="Sylfaen" w:hAnsi="Sylfaen" w:cs="Sylfaen"/>
          <w:sz w:val="20"/>
          <w:szCs w:val="20"/>
        </w:rPr>
        <w:t>ԳԱԿ</w:t>
      </w:r>
      <w:r w:rsidRPr="000C1D89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ÞÐ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²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ä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Ò´-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11/</w:t>
      </w:r>
      <w:r>
        <w:rPr>
          <w:rFonts w:ascii="Times Armenian" w:hAnsi="Times Armenian" w:cs="Times Armenian"/>
          <w:sz w:val="20"/>
          <w:szCs w:val="20"/>
          <w:lang w:val="es-ES"/>
        </w:rPr>
        <w:t>11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¦  Í³ÍÏ³·ñáí</w:t>
      </w:r>
    </w:p>
    <w:p w:rsidR="006F602F" w:rsidRPr="00D43263" w:rsidRDefault="006F602F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es-ES"/>
        </w:rPr>
        <w:t>ÁÝÃ³ó³Ï³ñ·Ç ·Ý³Ñ³ïáÕ Ñ³ÝÓÝ³ÅáÕáíÇÝ</w:t>
      </w:r>
    </w:p>
    <w:p w:rsidR="006F602F" w:rsidRPr="00D43263" w:rsidRDefault="006F602F" w:rsidP="00CD5026">
      <w:pPr>
        <w:rPr>
          <w:sz w:val="20"/>
          <w:szCs w:val="20"/>
          <w:lang w:val="af-ZA"/>
        </w:rPr>
      </w:pPr>
    </w:p>
    <w:p w:rsidR="006F602F" w:rsidRPr="00D43263" w:rsidRDefault="006F602F" w:rsidP="00CD5026">
      <w:pPr>
        <w:jc w:val="center"/>
        <w:rPr>
          <w:sz w:val="20"/>
          <w:szCs w:val="20"/>
          <w:lang w:val="af-ZA"/>
        </w:rPr>
      </w:pPr>
    </w:p>
    <w:p w:rsidR="006F602F" w:rsidRPr="00D43263" w:rsidRDefault="006F602F" w:rsidP="00CD5026">
      <w:pPr>
        <w:jc w:val="center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¶ÜØ²Ü ÀÜÂ²ò²Î²ð¶ÆÜ Ø²êÜ²ÎòºÈàô</w:t>
      </w:r>
    </w:p>
    <w:p w:rsidR="006F602F" w:rsidRPr="00D43263" w:rsidRDefault="006F602F" w:rsidP="00CD5026">
      <w:pPr>
        <w:jc w:val="center"/>
        <w:rPr>
          <w:rFonts w:ascii="Sylfaen" w:hAnsi="Sylfaen" w:cs="Sylfae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¸ÆØàôØ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--------------------------------------------------------------------Ý Ñ³ÛïÝáõÙ ¿, áñ ó³ÝÏáõÃÛáõÝ áõÝÇ Ù³ëÝ³Ïó»Éáõ</w:t>
      </w:r>
    </w:p>
    <w:p w:rsidR="006F602F" w:rsidRPr="00D43263" w:rsidRDefault="006F602F" w:rsidP="00CD5026">
      <w:pPr>
        <w:ind w:left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ÀÝÃ³ó³Ï³ñ·Ç Ù³ëÝ³ÏóÇ ³Ýí³ÝáõÙÁ (³ÝáõÝÁ) 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§</w:t>
      </w:r>
      <w:r>
        <w:rPr>
          <w:rFonts w:ascii="Sylfaen" w:hAnsi="Sylfaen" w:cs="Sylfaen"/>
          <w:sz w:val="20"/>
          <w:szCs w:val="20"/>
        </w:rPr>
        <w:t>Խարբերդի</w:t>
      </w:r>
      <w:r w:rsidRPr="003E3974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մասնագիտացված</w:t>
      </w:r>
      <w:r w:rsidRPr="003E3974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</w:rPr>
        <w:t>մանկատուն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¦ äà²Î-Ç ÏáÕÙÇó N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§</w:t>
      </w:r>
      <w:r>
        <w:rPr>
          <w:rFonts w:ascii="Sylfaen" w:hAnsi="Sylfaen" w:cs="Sylfaen"/>
          <w:sz w:val="20"/>
          <w:szCs w:val="20"/>
        </w:rPr>
        <w:t>ԽՄՄ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-</w:t>
      </w:r>
      <w:r>
        <w:rPr>
          <w:rFonts w:ascii="Sylfaen" w:hAnsi="Sylfaen" w:cs="Sylfaen"/>
          <w:sz w:val="20"/>
          <w:szCs w:val="20"/>
          <w:lang w:val="af-ZA"/>
        </w:rPr>
        <w:t>ԳԱԿ-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ÞÐ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²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Ò´-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11/</w:t>
      </w:r>
      <w:r>
        <w:rPr>
          <w:rFonts w:ascii="Arial Armenian" w:hAnsi="Arial Armenian" w:cs="Arial Armenian"/>
          <w:sz w:val="20"/>
          <w:szCs w:val="20"/>
          <w:lang w:val="es-ES"/>
        </w:rPr>
        <w:t>11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¦  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Í³ÍÏ³·ñáí Ñ³Ûï³ñ³ñí³Í ÁÝÃ³ó³Ï³ñ·Ç ----------------------------------------------------------------------- ã³÷³µ³ÅÝÇÝ</w:t>
      </w:r>
    </w:p>
    <w:p w:rsidR="006F602F" w:rsidRPr="00D43263" w:rsidRDefault="006F602F" w:rsidP="00CD5026">
      <w:pPr>
        <w:ind w:left="2124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                                               ã³÷³µ³ÅÝÇ (ã³÷³µ³ÅÇÝÝ»ñÇ) Ñ³Ù³ñÁ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(ã³÷³µ³ÅÇÝÝ»ñÇÝ) ¨ Ññ³í»ñÇ (Í³ÝáõóÙ³Ý) å³Ñ³ÝçÝ»ñÇÝ Ñ³Ù³å³ï³ëË³Ý Ý»ñÏ³Û³óÝáõÙ ¿ Ñ³ÛïÁ: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------------------------------------------------------------------------Ý Ñ³ÛïÝáõÙ ¨ Ñ³í³ëïáõÙ ¿, áñ Çñ ÑÇÙÝ³¹ñÇ</w:t>
      </w:r>
    </w:p>
    <w:p w:rsidR="006F602F" w:rsidRPr="00D43263" w:rsidRDefault="006F602F" w:rsidP="00CD5026">
      <w:pPr>
        <w:ind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1) å»ïáõÃÛ³Ý Ï³Ù Ñ³Ù³ÛÝùÝ»ñÇ ÏáÕÙÇó ÑÇÙÝ³¹ñí³Í Ï³½Ù³Ï»ñåáõÃÛáõÝÝ»ñÇ,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2) Ñ³Ù³ï»Õ ·áñÍáõÝ»áõÃÛ³Ý Ï³ñ·áí (ÏáÝëáñóÇáõÙáí) Ù³ëÝ³ÏóáõÃÛ³Ý ¹»åù»ñÇ: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-------------------------------------------------------------------------Ý Ñ³ÛïÝáõÙ ¨ Ñ³í³ëïáõÙ ¿, áñ ãáõÝÇ </w:t>
      </w:r>
    </w:p>
    <w:p w:rsidR="006F602F" w:rsidRPr="00D43263" w:rsidRDefault="006F602F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·»ñÇßËáÕ ¹ÇñùÇ ã³ñ³ß³ÑáõÙ ¨ Ñ³Ï³Ùñó³Ïó³ÛÇÝ Ñ³Ù³Ó³ÛÝáõÃÛáõÝ: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 xml:space="preserve">--------------------------------------------------------------------------------------Ç </w:t>
      </w:r>
    </w:p>
    <w:p w:rsidR="006F602F" w:rsidRPr="00D43263" w:rsidRDefault="006F602F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ÀÝÃ³ó³Ï³ñ·Ç Ù³ëÝ³ÏóÇ ³Ýí³ÝáõÙÁ (³ÝáõÝÁ)</w:t>
      </w:r>
    </w:p>
    <w:p w:rsidR="006F602F" w:rsidRPr="00D43263" w:rsidRDefault="006F602F" w:rsidP="00CD5026">
      <w:pPr>
        <w:ind w:left="708"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¿É»ÏïñáÝ³ÛÇÝ ÷áëïÇ Ñ³ëó»Ý ¿`---------------------------------------------------------------------------------------:</w:t>
      </w:r>
    </w:p>
    <w:p w:rsidR="006F602F" w:rsidRPr="00D43263" w:rsidRDefault="006F602F" w:rsidP="00CD5026">
      <w:pPr>
        <w:ind w:left="4248" w:firstLine="708"/>
        <w:jc w:val="both"/>
        <w:rPr>
          <w:rFonts w:ascii="Sylfaen" w:hAnsi="Sylfaen" w:cs="Sylfae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Ø³ëÝ³ÏóÇ ¿É»ÏïñáÝ³ÛÇÝ ÷áëïÇ Ñ³ëó</w:t>
      </w:r>
      <w:r w:rsidRPr="00D43263">
        <w:rPr>
          <w:rFonts w:ascii="Sylfaen" w:hAnsi="Sylfaen" w:cs="Sylfaen"/>
          <w:sz w:val="20"/>
          <w:szCs w:val="20"/>
          <w:lang w:val="af-ZA"/>
        </w:rPr>
        <w:t>ե</w:t>
      </w: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</w:p>
    <w:p w:rsidR="006F602F" w:rsidRPr="00D43263" w:rsidRDefault="006F602F" w:rsidP="00CD5026">
      <w:pPr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--------------------------------------------------------------------------------------------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  <w:t>-------------------------------</w:t>
      </w:r>
    </w:p>
    <w:p w:rsidR="006F602F" w:rsidRPr="00D43263" w:rsidRDefault="006F602F" w:rsidP="00CD5026">
      <w:pPr>
        <w:ind w:firstLine="708"/>
        <w:jc w:val="both"/>
        <w:rPr>
          <w:rFonts w:ascii="Arial Armenian" w:hAnsi="Arial Armenian" w:cs="Arial Armenian"/>
          <w:sz w:val="20"/>
          <w:szCs w:val="20"/>
          <w:lang w:val="af-ZA"/>
        </w:rPr>
      </w:pPr>
      <w:r w:rsidRPr="00D43263">
        <w:rPr>
          <w:rFonts w:ascii="Arial Armenian" w:hAnsi="Arial Armenian" w:cs="Arial Armenian"/>
          <w:sz w:val="20"/>
          <w:szCs w:val="20"/>
          <w:lang w:val="af-ZA"/>
        </w:rPr>
        <w:t>Ø³ëÝ³ÏóÇ ³Ýí³ÝáõÙÁ (³ÝáõÝÁ) (Õ»Ï³í³ñÇ å³ßïáÝÁ, ²ÝáõÝ ²½·³ÝáõÝÁ)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ab/>
        <w:t>(ëïáñ³·ñáõÃÛáõÝÁ)</w:t>
      </w:r>
    </w:p>
    <w:p w:rsidR="006F602F" w:rsidRPr="00D43263" w:rsidRDefault="006F602F" w:rsidP="00CD5026">
      <w:pPr>
        <w:jc w:val="center"/>
        <w:rPr>
          <w:sz w:val="20"/>
          <w:szCs w:val="20"/>
          <w:lang w:val="af-ZA"/>
        </w:rPr>
      </w:pPr>
    </w:p>
    <w:p w:rsidR="006F602F" w:rsidRPr="00D43263" w:rsidRDefault="006F602F" w:rsidP="00CD5026">
      <w:pPr>
        <w:rPr>
          <w:sz w:val="20"/>
          <w:szCs w:val="20"/>
          <w:lang w:val="af-ZA"/>
        </w:rPr>
      </w:pPr>
    </w:p>
    <w:p w:rsidR="006F602F" w:rsidRPr="00D43263" w:rsidRDefault="006F602F" w:rsidP="00CD5026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>___</w:t>
      </w:r>
      <w:r w:rsidRPr="00D43263">
        <w:rPr>
          <w:rFonts w:ascii="Arial Armenian" w:hAnsi="Arial Armenian" w:cs="Arial Armenian"/>
          <w:sz w:val="20"/>
          <w:szCs w:val="20"/>
          <w:lang w:val="af-ZA"/>
        </w:rPr>
        <w:t>__________________________________________                               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__201</w:t>
      </w:r>
      <w:r>
        <w:rPr>
          <w:rFonts w:ascii="Arial Armenian" w:hAnsi="Arial Armenian" w:cs="Arial Armenian"/>
          <w:sz w:val="20"/>
          <w:szCs w:val="20"/>
          <w:lang w:val="en-US"/>
        </w:rPr>
        <w:t>5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Ã.</w:t>
      </w:r>
    </w:p>
    <w:p w:rsidR="006F602F" w:rsidRPr="00D43263" w:rsidRDefault="006F602F" w:rsidP="00CD5026">
      <w:pPr>
        <w:jc w:val="center"/>
        <w:rPr>
          <w:sz w:val="20"/>
          <w:szCs w:val="20"/>
          <w:vertAlign w:val="superscript"/>
          <w:lang w:val="es-ES"/>
        </w:rPr>
      </w:pP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vertAlign w:val="superscript"/>
          <w:lang w:val="es-ES"/>
        </w:rPr>
        <w:tab/>
      </w:r>
    </w:p>
    <w:p w:rsidR="006F602F" w:rsidRDefault="006F602F" w:rsidP="00CD5026">
      <w:pPr>
        <w:rPr>
          <w:lang w:val="af-ZA"/>
        </w:rPr>
      </w:pPr>
    </w:p>
    <w:p w:rsidR="006F602F" w:rsidRPr="00D43263" w:rsidRDefault="006F602F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Ð³í»Éí³Í</w:t>
      </w:r>
      <w:r w:rsidRPr="0053606C">
        <w:rPr>
          <w:rFonts w:ascii="Times Armenian" w:hAnsi="Times Armenian" w:cs="Times Armenian"/>
          <w:sz w:val="20"/>
          <w:szCs w:val="20"/>
          <w:lang w:val="af-ZA"/>
        </w:rPr>
        <w:t xml:space="preserve"> 5.1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 xml:space="preserve"> </w:t>
      </w:r>
    </w:p>
    <w:p w:rsidR="006F602F" w:rsidRPr="00D43263" w:rsidRDefault="006F602F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hy-AM"/>
        </w:rPr>
      </w:pPr>
      <w:r w:rsidRPr="00D43263">
        <w:rPr>
          <w:rFonts w:ascii="Times Armenian" w:hAnsi="Times Armenian" w:cs="Times Armenian"/>
          <w:sz w:val="20"/>
          <w:szCs w:val="20"/>
          <w:lang w:val="hy-AM"/>
        </w:rPr>
        <w:t>§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ԽՄՄ</w:t>
      </w:r>
      <w:r w:rsidRPr="00D43263">
        <w:rPr>
          <w:rFonts w:ascii="Sylfaen" w:hAnsi="Sylfaen" w:cs="Sylfaen"/>
          <w:sz w:val="20"/>
          <w:szCs w:val="20"/>
          <w:lang w:val="hy-AM"/>
        </w:rPr>
        <w:t>-</w:t>
      </w:r>
      <w:r>
        <w:rPr>
          <w:rFonts w:ascii="Sylfaen" w:hAnsi="Sylfaen" w:cs="Sylfaen"/>
          <w:sz w:val="20"/>
          <w:szCs w:val="20"/>
        </w:rPr>
        <w:t>ԳԱԿ</w:t>
      </w:r>
      <w:r w:rsidRPr="00210559">
        <w:rPr>
          <w:rFonts w:ascii="Sylfaen" w:hAnsi="Sylfaen" w:cs="Sylfaen"/>
          <w:sz w:val="20"/>
          <w:szCs w:val="20"/>
          <w:lang w:val="af-ZA"/>
        </w:rPr>
        <w:t>-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ÞÐ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²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ä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Ò´-</w:t>
      </w:r>
      <w:r w:rsidRPr="00D43263">
        <w:rPr>
          <w:rFonts w:ascii="Times Armenian" w:hAnsi="Times Armenian" w:cs="Times Armenian"/>
          <w:sz w:val="20"/>
          <w:szCs w:val="20"/>
          <w:lang w:val="es-ES"/>
        </w:rPr>
        <w:t>11/</w:t>
      </w:r>
      <w:r>
        <w:rPr>
          <w:rFonts w:ascii="Times Armenian" w:hAnsi="Times Armenian" w:cs="Times Armenian"/>
          <w:sz w:val="20"/>
          <w:szCs w:val="20"/>
          <w:lang w:val="es-ES"/>
        </w:rPr>
        <w:t>11</w:t>
      </w:r>
      <w:r w:rsidRPr="00D43263">
        <w:rPr>
          <w:rFonts w:ascii="Times Armenian" w:hAnsi="Times Armenian" w:cs="Times Armenian"/>
          <w:sz w:val="20"/>
          <w:szCs w:val="20"/>
          <w:lang w:val="hy-AM"/>
        </w:rPr>
        <w:t>¦  Í³ÍÏ³·ñáí</w:t>
      </w:r>
    </w:p>
    <w:p w:rsidR="006F602F" w:rsidRPr="00D43263" w:rsidRDefault="006F602F" w:rsidP="00CD5026">
      <w:pPr>
        <w:pStyle w:val="Heading3"/>
        <w:ind w:firstLine="567"/>
        <w:jc w:val="right"/>
        <w:rPr>
          <w:rFonts w:ascii="Times Armenian" w:hAnsi="Times Armenian" w:cs="Times Armenian"/>
          <w:sz w:val="20"/>
          <w:szCs w:val="20"/>
          <w:lang w:val="es-ES"/>
        </w:rPr>
      </w:pPr>
      <w:r w:rsidRPr="00D43263">
        <w:rPr>
          <w:rFonts w:ascii="Times Armenian" w:hAnsi="Times Armenian" w:cs="Times Armenian"/>
          <w:sz w:val="20"/>
          <w:szCs w:val="20"/>
          <w:lang w:val="es-ES"/>
        </w:rPr>
        <w:t>ÁÝÃ³ó³Ï³ñ·Ç ·Ý³Ñ³ïáÕ Ñ³ÝÓÝ³ÅáÕáíÇÝ</w:t>
      </w:r>
    </w:p>
    <w:p w:rsidR="006F602F" w:rsidRPr="00D43263" w:rsidRDefault="006F602F" w:rsidP="00CD5026">
      <w:pPr>
        <w:ind w:firstLine="567"/>
        <w:jc w:val="center"/>
        <w:rPr>
          <w:b/>
          <w:bCs/>
          <w:sz w:val="20"/>
          <w:szCs w:val="20"/>
          <w:lang w:val="es-ES"/>
        </w:rPr>
      </w:pPr>
    </w:p>
    <w:p w:rsidR="006F602F" w:rsidRPr="00D43263" w:rsidRDefault="006F602F" w:rsidP="00CD5026">
      <w:pPr>
        <w:ind w:firstLine="567"/>
        <w:jc w:val="center"/>
        <w:rPr>
          <w:rFonts w:ascii="Sylfaen" w:hAnsi="Sylfaen" w:cs="Sylfaen"/>
          <w:b/>
          <w:bCs/>
          <w:sz w:val="20"/>
          <w:szCs w:val="20"/>
          <w:lang w:val="hy-AM"/>
        </w:rPr>
      </w:pPr>
    </w:p>
    <w:p w:rsidR="006F602F" w:rsidRPr="00D43263" w:rsidRDefault="006F602F" w:rsidP="00CD5026">
      <w:pPr>
        <w:ind w:firstLine="567"/>
        <w:jc w:val="center"/>
        <w:rPr>
          <w:rFonts w:ascii="Sylfaen" w:hAnsi="Sylfaen" w:cs="Sylfaen"/>
          <w:b/>
          <w:bCs/>
          <w:sz w:val="20"/>
          <w:szCs w:val="20"/>
          <w:lang w:val="hy-AM"/>
        </w:rPr>
      </w:pPr>
    </w:p>
    <w:p w:rsidR="006F602F" w:rsidRPr="00D43263" w:rsidRDefault="006F602F" w:rsidP="00CD5026">
      <w:pPr>
        <w:ind w:firstLine="567"/>
        <w:jc w:val="center"/>
        <w:rPr>
          <w:rFonts w:ascii="Arial Armenian" w:hAnsi="Arial Armenian" w:cs="Arial Armenian"/>
          <w:b/>
          <w:bCs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b/>
          <w:bCs/>
          <w:sz w:val="20"/>
          <w:szCs w:val="20"/>
          <w:lang w:val="hy-AM"/>
        </w:rPr>
        <w:t>¶ Ý Ç   ³ é ³ ç ³ ñ Ï</w:t>
      </w:r>
    </w:p>
    <w:p w:rsidR="006F602F" w:rsidRPr="00D43263" w:rsidRDefault="006F602F" w:rsidP="00CD5026">
      <w:pPr>
        <w:ind w:firstLine="567"/>
        <w:rPr>
          <w:rFonts w:ascii="Arial Armenian" w:hAnsi="Arial Armenian" w:cs="Arial Armenian"/>
          <w:sz w:val="20"/>
          <w:szCs w:val="20"/>
          <w:lang w:val="hy-AM"/>
        </w:rPr>
      </w:pPr>
    </w:p>
    <w:p w:rsidR="006F602F" w:rsidRPr="00D43263" w:rsidRDefault="006F602F" w:rsidP="00CD5026">
      <w:pPr>
        <w:ind w:firstLine="567"/>
        <w:rPr>
          <w:rFonts w:ascii="Arial Armenian" w:hAnsi="Arial Armenian" w:cs="Arial Armenian"/>
          <w:sz w:val="20"/>
          <w:szCs w:val="20"/>
          <w:lang w:val="hy-AM"/>
        </w:rPr>
      </w:pPr>
    </w:p>
    <w:p w:rsidR="006F602F" w:rsidRPr="00D43263" w:rsidRDefault="006F602F" w:rsidP="00CD5026">
      <w:pPr>
        <w:pStyle w:val="Heading2"/>
        <w:ind w:right="-102" w:firstLine="720"/>
        <w:rPr>
          <w:rFonts w:ascii="Arial Armenian" w:hAnsi="Arial Armenian" w:cs="Arial Armenian"/>
          <w:b w:val="0"/>
          <w:bCs w:val="0"/>
          <w:color w:val="auto"/>
          <w:u w:val="single"/>
          <w:lang w:val="hy-AM"/>
        </w:rPr>
      </w:pP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  <w:t xml:space="preserve">àõëáõÙÝ³ëÇñ»Éáí 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§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 xml:space="preserve"> </w:t>
      </w:r>
      <w:r w:rsidRPr="003E3974">
        <w:rPr>
          <w:rFonts w:ascii="Sylfaen" w:hAnsi="Sylfaen" w:cs="Sylfaen"/>
          <w:b w:val="0"/>
          <w:bCs w:val="0"/>
          <w:color w:val="auto"/>
          <w:lang w:val="hy-AM"/>
        </w:rPr>
        <w:t>ԽՄՄ</w:t>
      </w:r>
      <w:r w:rsidRPr="00210559">
        <w:rPr>
          <w:rFonts w:ascii="Sylfaen" w:hAnsi="Sylfaen" w:cs="Sylfaen"/>
          <w:b w:val="0"/>
          <w:bCs w:val="0"/>
          <w:color w:val="auto"/>
          <w:lang w:val="hy-AM"/>
        </w:rPr>
        <w:t xml:space="preserve">-ԳԱԿ 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>ÞÐ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²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>ä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Ò´-</w:t>
      </w:r>
      <w:r w:rsidRPr="00D43263">
        <w:rPr>
          <w:rFonts w:ascii="Arial Armenian" w:hAnsi="Arial Armenian" w:cs="Arial Armenian"/>
          <w:b w:val="0"/>
          <w:bCs w:val="0"/>
          <w:color w:val="auto"/>
          <w:lang w:val="es-ES"/>
        </w:rPr>
        <w:t>11/</w:t>
      </w:r>
      <w:r>
        <w:rPr>
          <w:rFonts w:ascii="Arial Armenian" w:hAnsi="Arial Armenian" w:cs="Arial Armenian"/>
          <w:b w:val="0"/>
          <w:bCs w:val="0"/>
          <w:color w:val="auto"/>
          <w:lang w:val="es-ES"/>
        </w:rPr>
        <w:t>11</w:t>
      </w:r>
      <w:r w:rsidRPr="00D43263">
        <w:rPr>
          <w:rFonts w:ascii="Arial Armenian" w:hAnsi="Arial Armenian" w:cs="Arial Armenian"/>
          <w:b w:val="0"/>
          <w:bCs w:val="0"/>
          <w:color w:val="auto"/>
          <w:lang w:val="hy-AM"/>
        </w:rPr>
        <w:t>¦</w:t>
      </w: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  <w:t xml:space="preserve">Í³ÍÏ³·ñáí ·ÝÙ³Ý ÁÝÃ³ó³Ï³ñ·Ç Ññ³í»ñÁ, ÇÝãå»ë Ý³¨ Ò»ñÏáÕÙÇó ïñ³Ù³¹ñí³Í Í³ÝáõóáõÙÁ, ³Û¹ ÃíáõÙ` ÏÝùí»ÉÇù å³ÛÙ³Ý³·ñÇ Ý³Ë³·ÇÍÁ, </w:t>
      </w:r>
    </w:p>
    <w:p w:rsidR="006F602F" w:rsidRPr="00D43263" w:rsidRDefault="006F602F" w:rsidP="00CD5026">
      <w:pPr>
        <w:pStyle w:val="Heading2"/>
        <w:ind w:right="-102" w:firstLine="720"/>
        <w:rPr>
          <w:rFonts w:ascii="Arial Armenian" w:hAnsi="Arial Armenian" w:cs="Arial Armenian"/>
          <w:b w:val="0"/>
          <w:bCs w:val="0"/>
          <w:i/>
          <w:iCs/>
          <w:color w:val="auto"/>
          <w:lang w:val="hy-AM"/>
        </w:rPr>
      </w:pPr>
      <w:r w:rsidRPr="00D43263">
        <w:rPr>
          <w:rFonts w:ascii="Arial Armenian" w:hAnsi="Arial Armenian" w:cs="Arial Armenian"/>
          <w:b w:val="0"/>
          <w:bCs w:val="0"/>
          <w:i/>
          <w:iCs/>
          <w:color w:val="auto"/>
          <w:u w:val="single"/>
          <w:lang w:val="hy-AM"/>
        </w:rPr>
        <w:t xml:space="preserve">__________________________________________________________                                                                   </w:t>
      </w:r>
    </w:p>
    <w:p w:rsidR="006F602F" w:rsidRPr="00D43263" w:rsidRDefault="006F602F" w:rsidP="00CD5026">
      <w:pPr>
        <w:ind w:left="1440"/>
        <w:jc w:val="both"/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>¶ÝÙ³Ý ÁÝÃ³ó³Ï³ñ·Ç Ù³ëÝ³ÏóÇ ³Ýí³ÝáõÙÁ ¥³ÝáõÝÁ¤</w:t>
      </w:r>
    </w:p>
    <w:p w:rsidR="006F602F" w:rsidRPr="00D43263" w:rsidRDefault="006F602F" w:rsidP="00CD5026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br/>
        <w:t>³é³ç³ñÏáõÙ ¿ å³ÛÙ³Ý³·ÇñÁ Ï³ï³ñ»É Ñ»ï¨Û³É ·Ý»ñáí.</w:t>
      </w:r>
    </w:p>
    <w:p w:rsidR="006F602F" w:rsidRPr="00D43263" w:rsidRDefault="006F602F" w:rsidP="00CD5026">
      <w:pPr>
        <w:jc w:val="center"/>
        <w:rPr>
          <w:rFonts w:ascii="Arial Armenian" w:hAnsi="Arial Armenian" w:cs="Arial Armenian"/>
          <w:sz w:val="20"/>
          <w:szCs w:val="20"/>
        </w:rPr>
      </w:pPr>
      <w:r w:rsidRPr="00D43263">
        <w:rPr>
          <w:rFonts w:ascii="Arial Armenian" w:hAnsi="Arial Armenian" w:cs="Arial Armenian"/>
          <w:b/>
          <w:bCs/>
          <w:sz w:val="20"/>
          <w:szCs w:val="20"/>
          <w:lang w:val="es-ES"/>
        </w:rPr>
        <w:t>(</w:t>
      </w:r>
      <w:r w:rsidRPr="00D43263">
        <w:rPr>
          <w:rFonts w:ascii="Sylfaen" w:hAnsi="Sylfaen" w:cs="Sylfaen"/>
          <w:b/>
          <w:bCs/>
          <w:sz w:val="20"/>
          <w:szCs w:val="20"/>
          <w:lang w:val="es-ES"/>
        </w:rPr>
        <w:t>ՀՀդրամ</w:t>
      </w:r>
      <w:r w:rsidRPr="00D43263">
        <w:rPr>
          <w:rFonts w:ascii="Arial Armenian" w:hAnsi="Arial Armenian" w:cs="Arial Armenian"/>
          <w:b/>
          <w:bCs/>
          <w:sz w:val="20"/>
          <w:szCs w:val="20"/>
        </w:rPr>
        <w:t>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5"/>
        <w:gridCol w:w="1713"/>
        <w:gridCol w:w="2284"/>
        <w:gridCol w:w="1856"/>
        <w:gridCol w:w="3568"/>
      </w:tblGrid>
      <w:tr w:rsidR="006F602F" w:rsidRPr="0064756E">
        <w:trPr>
          <w:cantSplit/>
          <w:trHeight w:val="690"/>
        </w:trPr>
        <w:tc>
          <w:tcPr>
            <w:tcW w:w="1285" w:type="dxa"/>
            <w:tcBorders>
              <w:top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ind w:left="-78" w:right="-80" w:firstLine="14"/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â³÷³-µ³ÅÝÇ Ñ³Ù³ñÁ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ind w:left="-78" w:right="-80" w:firstLine="14"/>
              <w:jc w:val="center"/>
              <w:rPr>
                <w:rFonts w:ascii="Arial Armenian" w:hAnsi="Arial Armenian" w:cs="Arial Armenian"/>
                <w:sz w:val="20"/>
                <w:szCs w:val="20"/>
              </w:rPr>
            </w:pPr>
            <w:r w:rsidRPr="0064756E">
              <w:rPr>
                <w:rFonts w:ascii="Sylfaen" w:hAnsi="Sylfaen" w:cs="Sylfaen"/>
                <w:sz w:val="20"/>
                <w:szCs w:val="20"/>
              </w:rPr>
              <w:t>Ապրանքի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4756E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Արժեքը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*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ԱԱՀ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es-ES"/>
              </w:rPr>
              <w:t>**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sz w:val="20"/>
                <w:szCs w:val="20"/>
                <w:lang w:val="hy-AM"/>
              </w:rPr>
            </w:pP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Առաջարկված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գինը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hy-AM"/>
              </w:rPr>
              <w:t xml:space="preserve">                                                (</w:t>
            </w:r>
            <w:r w:rsidRPr="0064756E">
              <w:rPr>
                <w:rFonts w:ascii="Sylfaen" w:hAnsi="Sylfaen" w:cs="Sylfaen"/>
                <w:sz w:val="20"/>
                <w:szCs w:val="20"/>
                <w:lang w:val="es-ES"/>
              </w:rPr>
              <w:t>տառերովևթվերով</w:t>
            </w:r>
            <w:r w:rsidRPr="0064756E">
              <w:rPr>
                <w:rFonts w:ascii="Arial Armenian" w:hAnsi="Arial Armenian" w:cs="Arial Armenian"/>
                <w:sz w:val="20"/>
                <w:szCs w:val="20"/>
                <w:lang w:val="hy-AM"/>
              </w:rPr>
              <w:t>)</w:t>
            </w:r>
          </w:p>
        </w:tc>
      </w:tr>
      <w:tr w:rsidR="006F602F" w:rsidRPr="0064756E">
        <w:trPr>
          <w:trHeight w:val="334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</w:rPr>
              <w:t>5</w:t>
            </w:r>
            <w:r w:rsidRPr="0064756E">
              <w:rPr>
                <w:rFonts w:ascii="Arial Armenian" w:hAnsi="Arial Armenian" w:cs="Arial Armenian"/>
                <w:b/>
                <w:bCs/>
                <w:i/>
                <w:iCs/>
                <w:sz w:val="20"/>
                <w:szCs w:val="20"/>
                <w:lang w:val="hy-AM"/>
              </w:rPr>
              <w:t>=3+4</w:t>
            </w:r>
          </w:p>
        </w:tc>
      </w:tr>
      <w:tr w:rsidR="006F602F" w:rsidRPr="0064756E">
        <w:trPr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trHeight w:val="201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  <w:r w:rsidRPr="0064756E"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  <w:tr w:rsidR="006F602F" w:rsidRPr="0064756E">
        <w:trPr>
          <w:trHeight w:val="240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jc w:val="center"/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CD5026">
            <w:pPr>
              <w:rPr>
                <w:rFonts w:ascii="Arial Armenian" w:hAnsi="Arial Armenian" w:cs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602F" w:rsidRPr="0064756E" w:rsidRDefault="006F602F" w:rsidP="00887949">
            <w:pPr>
              <w:rPr>
                <w:rFonts w:ascii="Arial Armenian" w:hAnsi="Arial Armenian" w:cs="Arial Armenian"/>
                <w:sz w:val="20"/>
                <w:szCs w:val="20"/>
                <w:lang w:val="es-ES"/>
              </w:rPr>
            </w:pPr>
          </w:p>
        </w:tc>
      </w:tr>
    </w:tbl>
    <w:p w:rsidR="006F602F" w:rsidRPr="00D43263" w:rsidRDefault="006F602F" w:rsidP="00CD5026">
      <w:pPr>
        <w:jc w:val="both"/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*3-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րդ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սյունյակում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նշված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«</w:t>
      </w:r>
      <w:r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ներառում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ինքնարժեքը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և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շահույթը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:</w:t>
      </w:r>
    </w:p>
    <w:p w:rsidR="006F602F" w:rsidRPr="00D43263" w:rsidRDefault="006F602F" w:rsidP="00CD5026">
      <w:pPr>
        <w:ind w:right="309"/>
        <w:jc w:val="both"/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>*</w:t>
      </w:r>
      <w:r w:rsidRPr="00D43263">
        <w:rPr>
          <w:rFonts w:ascii="Arial Armenian" w:hAnsi="Arial Armenian" w:cs="Arial Armenian"/>
          <w:b/>
          <w:bCs/>
          <w:sz w:val="20"/>
          <w:szCs w:val="20"/>
          <w:lang w:val="es-ES"/>
        </w:rPr>
        <w:t>*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Եթե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մասնակիցն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ավելացված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հարկ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վճարող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,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ապա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տվյալ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պայմանագրի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գծով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Հայաստանի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Հանրապետության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պետական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բյուջե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վճարվելիք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ավելացված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արժեքի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հարկի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գումարը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նշվում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է</w:t>
      </w: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lang w:val="es-ES"/>
        </w:rPr>
        <w:t xml:space="preserve"> 4-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րդ</w:t>
      </w:r>
      <w:r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 xml:space="preserve"> </w:t>
      </w:r>
      <w:r w:rsidRPr="00D43263">
        <w:rPr>
          <w:rFonts w:ascii="Sylfaen" w:hAnsi="Sylfaen" w:cs="Sylfaen"/>
          <w:b/>
          <w:bCs/>
          <w:i/>
          <w:iCs/>
          <w:sz w:val="20"/>
          <w:szCs w:val="20"/>
          <w:lang w:val="es-ES"/>
        </w:rPr>
        <w:t>սյունակում</w:t>
      </w:r>
      <w:r w:rsidRPr="00D43263">
        <w:rPr>
          <w:rFonts w:ascii="Tahoma" w:hAnsi="Tahoma" w:cs="Tahoma"/>
          <w:b/>
          <w:bCs/>
          <w:i/>
          <w:iCs/>
          <w:sz w:val="20"/>
          <w:szCs w:val="20"/>
        </w:rPr>
        <w:t>։</w:t>
      </w:r>
    </w:p>
    <w:p w:rsidR="006F602F" w:rsidRPr="00C81CC0" w:rsidRDefault="006F602F" w:rsidP="004D42F8">
      <w:pPr>
        <w:rPr>
          <w:rFonts w:ascii="Arial Armenian" w:hAnsi="Arial Armenian" w:cs="Arial Armenian"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b/>
          <w:bCs/>
          <w:i/>
          <w:iCs/>
          <w:sz w:val="20"/>
          <w:szCs w:val="20"/>
          <w:u w:val="single"/>
          <w:lang w:val="es-ES"/>
        </w:rPr>
        <w:t>_________________________________________________________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________</w:t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>_________________________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___________________________________________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  <w:t xml:space="preserve"> _____________ </w:t>
      </w:r>
    </w:p>
    <w:p w:rsidR="006F602F" w:rsidRPr="00C81CC0" w:rsidRDefault="006F602F" w:rsidP="004D42F8">
      <w:pPr>
        <w:rPr>
          <w:rFonts w:ascii="Arial Armenian" w:hAnsi="Arial Armenian" w:cs="Arial Armenian"/>
          <w:sz w:val="20"/>
          <w:szCs w:val="20"/>
          <w:lang w:val="es-ES"/>
        </w:rPr>
      </w:pPr>
    </w:p>
    <w:p w:rsidR="006F602F" w:rsidRPr="00D43263" w:rsidRDefault="006F602F" w:rsidP="004D42F8">
      <w:pPr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  Ø³ëÝ³ÏóÇ ³Ýí³ÝáõÙÁ ¥³ÝáõÝÁ¤ (Õ»Ï³í³ñÇ å³ßïáÝÁ, ²ÝáõÝ ²½·³ÝáõÝÁ¤            ( ïáñ³·ñáõÃÛáõÝÁ¤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</w:p>
    <w:p w:rsidR="006F602F" w:rsidRPr="00D43263" w:rsidRDefault="006F602F" w:rsidP="00CD5026">
      <w:pPr>
        <w:ind w:left="720" w:firstLine="720"/>
        <w:jc w:val="center"/>
        <w:rPr>
          <w:rFonts w:ascii="Arial Armenian" w:hAnsi="Arial Armenian" w:cs="Arial Armenian"/>
          <w:sz w:val="20"/>
          <w:szCs w:val="20"/>
          <w:lang w:val="hy-AM"/>
        </w:rPr>
      </w:pPr>
      <w:r w:rsidRPr="00D43263">
        <w:rPr>
          <w:rFonts w:ascii="Arial Armenian" w:hAnsi="Arial Armenian" w:cs="Arial Armenian"/>
          <w:sz w:val="20"/>
          <w:szCs w:val="20"/>
          <w:lang w:val="es-ES"/>
        </w:rPr>
        <w:t xml:space="preserve">                                                                              ______________      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201</w:t>
      </w:r>
      <w:r>
        <w:rPr>
          <w:rFonts w:ascii="Arial Armenian" w:hAnsi="Arial Armenian" w:cs="Arial Armenian"/>
          <w:sz w:val="20"/>
          <w:szCs w:val="20"/>
          <w:lang w:val="en-US"/>
        </w:rPr>
        <w:t>5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>Ã.</w:t>
      </w:r>
    </w:p>
    <w:p w:rsidR="006F602F" w:rsidRPr="00D43263" w:rsidRDefault="006F602F" w:rsidP="00CD5026">
      <w:pPr>
        <w:rPr>
          <w:rFonts w:ascii="Arial Armenian" w:hAnsi="Arial Armenian" w:cs="Arial Armenian"/>
          <w:sz w:val="20"/>
          <w:szCs w:val="20"/>
          <w:lang w:val="es-ES"/>
        </w:rPr>
      </w:pPr>
      <w:r w:rsidRPr="00D43263">
        <w:rPr>
          <w:rFonts w:ascii="Arial Armenian" w:hAnsi="Arial Armenian" w:cs="Arial Armenia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lang w:val="hy-AM"/>
        </w:rPr>
        <w:tab/>
      </w:r>
      <w:r w:rsidRPr="00D43263">
        <w:rPr>
          <w:rFonts w:ascii="Arial Armenian" w:hAnsi="Arial Armenian" w:cs="Arial Armenian"/>
          <w:sz w:val="20"/>
          <w:szCs w:val="20"/>
          <w:lang w:val="es-ES"/>
        </w:rPr>
        <w:tab/>
      </w:r>
    </w:p>
    <w:p w:rsidR="006F602F" w:rsidRDefault="006F602F" w:rsidP="00CD5026">
      <w:pPr>
        <w:rPr>
          <w:rFonts w:ascii="Sylfaen" w:hAnsi="Sylfaen" w:cs="Sylfaen"/>
          <w:b/>
          <w:bCs/>
          <w:i/>
          <w:iCs/>
          <w:sz w:val="20"/>
          <w:szCs w:val="20"/>
          <w:u w:val="single"/>
          <w:lang w:val="af-ZA"/>
        </w:rPr>
      </w:pPr>
    </w:p>
    <w:p w:rsidR="006F602F" w:rsidRPr="00D43263" w:rsidRDefault="006F602F" w:rsidP="00CD5026">
      <w:pPr>
        <w:rPr>
          <w:rFonts w:ascii="Sylfaen" w:hAnsi="Sylfaen" w:cs="Sylfaen"/>
          <w:b/>
          <w:bCs/>
          <w:i/>
          <w:iCs/>
          <w:sz w:val="20"/>
          <w:szCs w:val="20"/>
          <w:u w:val="single"/>
          <w:lang w:val="af-ZA"/>
        </w:rPr>
      </w:pPr>
      <w:bookmarkStart w:id="0" w:name="_GoBack"/>
      <w:bookmarkEnd w:id="0"/>
    </w:p>
    <w:sectPr w:rsidR="006F602F" w:rsidRPr="00D43263" w:rsidSect="00E50FAA">
      <w:pgSz w:w="11906" w:h="16838" w:code="9"/>
      <w:pgMar w:top="340" w:right="284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02F" w:rsidRDefault="006F602F" w:rsidP="005A3C01">
      <w:pPr>
        <w:spacing w:after="0" w:line="240" w:lineRule="auto"/>
      </w:pPr>
      <w:r>
        <w:separator/>
      </w:r>
    </w:p>
  </w:endnote>
  <w:endnote w:type="continuationSeparator" w:id="1">
    <w:p w:rsidR="006F602F" w:rsidRDefault="006F602F" w:rsidP="005A3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02F" w:rsidRDefault="006F602F" w:rsidP="005A3C01">
      <w:pPr>
        <w:spacing w:after="0" w:line="240" w:lineRule="auto"/>
      </w:pPr>
      <w:r>
        <w:separator/>
      </w:r>
    </w:p>
  </w:footnote>
  <w:footnote w:type="continuationSeparator" w:id="1">
    <w:p w:rsidR="006F602F" w:rsidRDefault="006F602F" w:rsidP="005A3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54" w:hanging="360"/>
      </w:pPr>
      <w:rPr>
        <w:rFonts w:ascii="Wingdings" w:hAnsi="Wingdings" w:cs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i/>
        <w:iCs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GHEA Mariam" w:hint="default"/>
        <w:b w:val="0"/>
        <w:bCs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GHEA Mariam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E6D"/>
    <w:rsid w:val="00005C38"/>
    <w:rsid w:val="00026D08"/>
    <w:rsid w:val="000376FE"/>
    <w:rsid w:val="000751FA"/>
    <w:rsid w:val="000940AD"/>
    <w:rsid w:val="00096508"/>
    <w:rsid w:val="000C1D89"/>
    <w:rsid w:val="000E4953"/>
    <w:rsid w:val="0010637A"/>
    <w:rsid w:val="001128B9"/>
    <w:rsid w:val="00117810"/>
    <w:rsid w:val="00135DE4"/>
    <w:rsid w:val="001431CD"/>
    <w:rsid w:val="001920A1"/>
    <w:rsid w:val="001B15BB"/>
    <w:rsid w:val="001C1467"/>
    <w:rsid w:val="001F4EB0"/>
    <w:rsid w:val="00210559"/>
    <w:rsid w:val="00257119"/>
    <w:rsid w:val="00265288"/>
    <w:rsid w:val="00275EE2"/>
    <w:rsid w:val="002A491E"/>
    <w:rsid w:val="002B7A9A"/>
    <w:rsid w:val="002D2B8E"/>
    <w:rsid w:val="002D6CB4"/>
    <w:rsid w:val="002E2D14"/>
    <w:rsid w:val="00306454"/>
    <w:rsid w:val="00343011"/>
    <w:rsid w:val="00377227"/>
    <w:rsid w:val="003C4020"/>
    <w:rsid w:val="003D09E0"/>
    <w:rsid w:val="003D6D17"/>
    <w:rsid w:val="003D7E20"/>
    <w:rsid w:val="003E3974"/>
    <w:rsid w:val="004443F5"/>
    <w:rsid w:val="00466734"/>
    <w:rsid w:val="00473719"/>
    <w:rsid w:val="0048305D"/>
    <w:rsid w:val="004B2465"/>
    <w:rsid w:val="004B4144"/>
    <w:rsid w:val="004D42F8"/>
    <w:rsid w:val="004D46D5"/>
    <w:rsid w:val="004E1E6D"/>
    <w:rsid w:val="00516D1E"/>
    <w:rsid w:val="00533390"/>
    <w:rsid w:val="0053606C"/>
    <w:rsid w:val="00587093"/>
    <w:rsid w:val="005A3C01"/>
    <w:rsid w:val="005B1E71"/>
    <w:rsid w:val="005B53A7"/>
    <w:rsid w:val="005C1D10"/>
    <w:rsid w:val="0064756E"/>
    <w:rsid w:val="00695D4B"/>
    <w:rsid w:val="006E1DD1"/>
    <w:rsid w:val="006F602F"/>
    <w:rsid w:val="0076558C"/>
    <w:rsid w:val="00797D3E"/>
    <w:rsid w:val="007B4E64"/>
    <w:rsid w:val="007C679F"/>
    <w:rsid w:val="007E0192"/>
    <w:rsid w:val="007F7017"/>
    <w:rsid w:val="00816E0D"/>
    <w:rsid w:val="00824085"/>
    <w:rsid w:val="008864F9"/>
    <w:rsid w:val="00887949"/>
    <w:rsid w:val="00891854"/>
    <w:rsid w:val="008C3344"/>
    <w:rsid w:val="008D5090"/>
    <w:rsid w:val="0091694B"/>
    <w:rsid w:val="00946DCF"/>
    <w:rsid w:val="009C672C"/>
    <w:rsid w:val="00A20A03"/>
    <w:rsid w:val="00A23778"/>
    <w:rsid w:val="00A33322"/>
    <w:rsid w:val="00A35CB8"/>
    <w:rsid w:val="00A361B1"/>
    <w:rsid w:val="00A5031C"/>
    <w:rsid w:val="00A66622"/>
    <w:rsid w:val="00A71E1B"/>
    <w:rsid w:val="00A81604"/>
    <w:rsid w:val="00AB4D85"/>
    <w:rsid w:val="00AF361C"/>
    <w:rsid w:val="00B1470F"/>
    <w:rsid w:val="00B4561A"/>
    <w:rsid w:val="00B64BB8"/>
    <w:rsid w:val="00B83BF2"/>
    <w:rsid w:val="00B92E3D"/>
    <w:rsid w:val="00B9385A"/>
    <w:rsid w:val="00BA0777"/>
    <w:rsid w:val="00BB6534"/>
    <w:rsid w:val="00BF0BA9"/>
    <w:rsid w:val="00C020CB"/>
    <w:rsid w:val="00C35837"/>
    <w:rsid w:val="00C72D15"/>
    <w:rsid w:val="00C81CC0"/>
    <w:rsid w:val="00C82161"/>
    <w:rsid w:val="00C90EFE"/>
    <w:rsid w:val="00CA266F"/>
    <w:rsid w:val="00CD5026"/>
    <w:rsid w:val="00CE33FA"/>
    <w:rsid w:val="00D43263"/>
    <w:rsid w:val="00D543D5"/>
    <w:rsid w:val="00D7525B"/>
    <w:rsid w:val="00DB316F"/>
    <w:rsid w:val="00DD21B2"/>
    <w:rsid w:val="00E32070"/>
    <w:rsid w:val="00E50FAA"/>
    <w:rsid w:val="00E60C99"/>
    <w:rsid w:val="00E6688D"/>
    <w:rsid w:val="00E755C7"/>
    <w:rsid w:val="00E75B5D"/>
    <w:rsid w:val="00EB3D9B"/>
    <w:rsid w:val="00EB7238"/>
    <w:rsid w:val="00EF7CF4"/>
    <w:rsid w:val="00F22D4E"/>
    <w:rsid w:val="00FA1B06"/>
    <w:rsid w:val="00FB7EE2"/>
    <w:rsid w:val="00FF6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83BF2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1854"/>
    <w:pPr>
      <w:keepNext/>
      <w:spacing w:after="0" w:line="240" w:lineRule="auto"/>
      <w:jc w:val="center"/>
      <w:outlineLvl w:val="0"/>
    </w:pPr>
    <w:rPr>
      <w:rFonts w:ascii="Arial Armenian" w:hAnsi="Arial Armenian" w:cs="Arial Armenian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1854"/>
    <w:pPr>
      <w:keepNext/>
      <w:spacing w:after="0" w:line="240" w:lineRule="auto"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1E6D"/>
    <w:pPr>
      <w:keepNext/>
      <w:spacing w:after="0" w:line="240" w:lineRule="auto"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1854"/>
    <w:pPr>
      <w:keepNext/>
      <w:spacing w:after="0" w:line="240" w:lineRule="auto"/>
      <w:outlineLvl w:val="3"/>
    </w:pPr>
    <w:rPr>
      <w:rFonts w:ascii="Arial LatArm" w:hAnsi="Arial LatArm" w:cs="Arial LatArm"/>
      <w:i/>
      <w:iCs/>
      <w:sz w:val="18"/>
      <w:szCs w:val="18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1854"/>
    <w:pPr>
      <w:keepNext/>
      <w:spacing w:after="0" w:line="240" w:lineRule="auto"/>
      <w:jc w:val="center"/>
      <w:outlineLvl w:val="4"/>
    </w:pPr>
    <w:rPr>
      <w:rFonts w:ascii="Arial LatArm" w:hAnsi="Arial LatArm" w:cs="Arial LatArm"/>
      <w:b/>
      <w:b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1854"/>
    <w:pPr>
      <w:keepNext/>
      <w:spacing w:after="0" w:line="240" w:lineRule="auto"/>
      <w:outlineLvl w:val="5"/>
    </w:pPr>
    <w:rPr>
      <w:rFonts w:ascii="Arial LatArm" w:hAnsi="Arial LatArm" w:cs="Arial LatArm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1854"/>
    <w:pPr>
      <w:keepNext/>
      <w:spacing w:after="0" w:line="240" w:lineRule="auto"/>
      <w:ind w:left="-66"/>
      <w:jc w:val="center"/>
      <w:outlineLvl w:val="6"/>
    </w:pPr>
    <w:rPr>
      <w:rFonts w:ascii="Times Armenian" w:hAnsi="Times Armenian" w:cs="Times Armenian"/>
      <w:b/>
      <w:bCs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91854"/>
    <w:pPr>
      <w:keepNext/>
      <w:spacing w:after="0" w:line="240" w:lineRule="auto"/>
      <w:outlineLvl w:val="7"/>
    </w:pPr>
    <w:rPr>
      <w:rFonts w:ascii="Times Armenian" w:hAnsi="Times Armenian" w:cs="Times Armenian"/>
      <w:i/>
      <w:iCs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91854"/>
    <w:pPr>
      <w:keepNext/>
      <w:spacing w:after="0" w:line="240" w:lineRule="auto"/>
      <w:jc w:val="center"/>
      <w:outlineLvl w:val="8"/>
    </w:pPr>
    <w:rPr>
      <w:rFonts w:ascii="Times Armenian" w:hAnsi="Times Armenian" w:cs="Times Armenian"/>
      <w:b/>
      <w:bCs/>
      <w:color w:val="000000"/>
      <w:lang w:val="pt-B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1854"/>
    <w:rPr>
      <w:rFonts w:ascii="Arial Armenian" w:hAnsi="Arial Armenian" w:cs="Arial Armeni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91854"/>
    <w:rPr>
      <w:rFonts w:ascii="Arial LatArm" w:hAnsi="Arial LatArm" w:cs="Arial LatArm"/>
      <w:b/>
      <w:bCs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1E6D"/>
    <w:rPr>
      <w:rFonts w:ascii="Times LatArm" w:hAnsi="Times LatArm" w:cs="Times LatArm"/>
      <w:b/>
      <w:bCs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91854"/>
    <w:rPr>
      <w:rFonts w:ascii="Arial LatArm" w:hAnsi="Arial LatArm" w:cs="Arial LatArm"/>
      <w:i/>
      <w:iCs/>
      <w:sz w:val="20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91854"/>
    <w:rPr>
      <w:rFonts w:ascii="Arial LatArm" w:hAnsi="Arial LatArm" w:cs="Arial LatArm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91854"/>
    <w:rPr>
      <w:rFonts w:ascii="Arial LatArm" w:hAnsi="Arial LatArm" w:cs="Arial LatArm"/>
      <w:b/>
      <w:bCs/>
      <w:color w:val="000000"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91854"/>
    <w:rPr>
      <w:rFonts w:ascii="Times Armenian" w:hAnsi="Times Armenian" w:cs="Times Armenian"/>
      <w:b/>
      <w:bCs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91854"/>
    <w:rPr>
      <w:rFonts w:ascii="Times Armenian" w:hAnsi="Times Armenian" w:cs="Times Armenian"/>
      <w:i/>
      <w:iCs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91854"/>
    <w:rPr>
      <w:rFonts w:ascii="Times Armenian" w:hAnsi="Times Armenian" w:cs="Times Armenian"/>
      <w:b/>
      <w:bCs/>
      <w:color w:val="000000"/>
      <w:sz w:val="20"/>
      <w:szCs w:val="20"/>
      <w:lang w:val="pt-BR"/>
    </w:rPr>
  </w:style>
  <w:style w:type="paragraph" w:styleId="BodyText">
    <w:name w:val="Body Text"/>
    <w:basedOn w:val="Normal"/>
    <w:link w:val="BodyTextChar"/>
    <w:uiPriority w:val="99"/>
    <w:rsid w:val="00891854"/>
    <w:pPr>
      <w:spacing w:after="0" w:line="240" w:lineRule="auto"/>
    </w:pPr>
    <w:rPr>
      <w:rFonts w:ascii="Arial Armenian" w:hAnsi="Arial Armenian" w:cs="Arial Armeni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91854"/>
    <w:rPr>
      <w:rFonts w:ascii="Arial Armenian" w:hAnsi="Arial Armenian" w:cs="Arial Armeni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891854"/>
    <w:pPr>
      <w:spacing w:after="0" w:line="240" w:lineRule="auto"/>
      <w:ind w:firstLine="360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891854"/>
    <w:pPr>
      <w:spacing w:after="0" w:line="240" w:lineRule="auto"/>
      <w:jc w:val="both"/>
    </w:pPr>
    <w:rPr>
      <w:rFonts w:ascii="Arial LatArm" w:hAnsi="Arial LatArm" w:cs="Arial LatArm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891854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rsid w:val="00891854"/>
    <w:pPr>
      <w:spacing w:after="0" w:line="240" w:lineRule="auto"/>
    </w:pPr>
    <w:rPr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1854"/>
    <w:rPr>
      <w:rFonts w:ascii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891854"/>
    <w:pPr>
      <w:spacing w:after="160" w:line="360" w:lineRule="auto"/>
      <w:ind w:firstLine="709"/>
      <w:jc w:val="both"/>
    </w:pPr>
    <w:rPr>
      <w:rFonts w:ascii="Arial AMU" w:hAnsi="Arial AMU" w:cs="Arial AMU"/>
      <w:lang w:val="en-US" w:eastAsia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891854"/>
    <w:rPr>
      <w:rFonts w:ascii="Arial LatArm" w:hAnsi="Arial LatArm" w:cs="Arial LatArm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891854"/>
    <w:pPr>
      <w:spacing w:after="0" w:line="240" w:lineRule="auto"/>
      <w:jc w:val="both"/>
    </w:pPr>
    <w:rPr>
      <w:rFonts w:ascii="Arial LatArm" w:hAnsi="Arial LatArm" w:cs="Arial LatArm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91854"/>
    <w:rPr>
      <w:rFonts w:ascii="Arial LatArm" w:hAnsi="Arial LatArm" w:cs="Arial LatArm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891854"/>
    <w:pPr>
      <w:spacing w:after="0" w:line="240" w:lineRule="auto"/>
      <w:ind w:firstLine="720"/>
    </w:pPr>
    <w:rPr>
      <w:rFonts w:ascii="Arial LatArm" w:hAnsi="Arial LatArm" w:cs="Arial LatArm"/>
      <w:b/>
      <w:bCs/>
      <w:i/>
      <w:iCs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91854"/>
    <w:rPr>
      <w:rFonts w:ascii="Arial LatArm" w:hAnsi="Arial LatArm" w:cs="Arial LatArm"/>
      <w:b/>
      <w:bCs/>
      <w:i/>
      <w:iCs/>
      <w:sz w:val="20"/>
      <w:szCs w:val="20"/>
      <w:u w:val="single"/>
      <w:lang w:val="en-AU"/>
    </w:rPr>
  </w:style>
  <w:style w:type="paragraph" w:styleId="Title">
    <w:name w:val="Title"/>
    <w:basedOn w:val="Normal"/>
    <w:link w:val="TitleChar"/>
    <w:uiPriority w:val="99"/>
    <w:qFormat/>
    <w:rsid w:val="00891854"/>
    <w:pPr>
      <w:spacing w:after="0" w:line="240" w:lineRule="auto"/>
      <w:jc w:val="center"/>
    </w:pPr>
    <w:rPr>
      <w:rFonts w:ascii="Arial Armenian" w:hAnsi="Arial Armenian" w:cs="Arial Armenian"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891854"/>
    <w:rPr>
      <w:rFonts w:ascii="Arial Armenian" w:hAnsi="Arial Armenian" w:cs="Arial Armenian"/>
      <w:sz w:val="20"/>
      <w:szCs w:val="20"/>
      <w:lang w:val="en-US" w:eastAsia="en-US"/>
    </w:rPr>
  </w:style>
  <w:style w:type="character" w:styleId="PageNumber">
    <w:name w:val="page number"/>
    <w:basedOn w:val="DefaultParagraphFont"/>
    <w:uiPriority w:val="99"/>
    <w:rsid w:val="00891854"/>
  </w:style>
  <w:style w:type="paragraph" w:styleId="Footer">
    <w:name w:val="footer"/>
    <w:basedOn w:val="Normal"/>
    <w:link w:val="FooterChar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1854"/>
    <w:rPr>
      <w:rFonts w:ascii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891854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1854"/>
    <w:rPr>
      <w:rFonts w:ascii="Tahoma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891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91854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91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91854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891854"/>
    <w:rPr>
      <w:rFonts w:ascii="Times Armenian" w:hAnsi="Times Armenian" w:cs="Times Armeni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rsid w:val="0089185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91854"/>
    <w:pPr>
      <w:spacing w:after="0" w:line="240" w:lineRule="auto"/>
    </w:pPr>
    <w:rPr>
      <w:rFonts w:ascii="Times Armenian" w:hAnsi="Times Armenian" w:cs="Times Armeni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91854"/>
    <w:rPr>
      <w:rFonts w:ascii="Times Armenian" w:hAnsi="Times Armenian" w:cs="Times Armeni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891854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891854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91854"/>
    <w:rPr>
      <w:rFonts w:ascii="Tahoma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9185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uiPriority w:val="99"/>
    <w:rsid w:val="00891854"/>
    <w:pPr>
      <w:spacing w:after="0" w:line="480" w:lineRule="auto"/>
      <w:ind w:firstLine="709"/>
      <w:jc w:val="both"/>
    </w:pPr>
    <w:rPr>
      <w:rFonts w:ascii="Arial Armenian" w:hAnsi="Arial Armenian" w:cs="Arial Armenian"/>
      <w:lang w:val="en-US"/>
    </w:rPr>
  </w:style>
  <w:style w:type="character" w:customStyle="1" w:styleId="normChar">
    <w:name w:val="norm Char"/>
    <w:uiPriority w:val="99"/>
    <w:locked/>
    <w:rsid w:val="00891854"/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1">
    <w:name w:val="Рецензия1"/>
    <w:hidden/>
    <w:uiPriority w:val="99"/>
    <w:semiHidden/>
    <w:rsid w:val="00891854"/>
    <w:rPr>
      <w:rFonts w:ascii="Times Armenian" w:hAnsi="Times Armenian" w:cs="Times Armeni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891854"/>
    <w:rPr>
      <w:color w:val="0000FF"/>
      <w:u w:val="single"/>
    </w:rPr>
  </w:style>
  <w:style w:type="paragraph" w:styleId="NormalWeb">
    <w:name w:val="Normal (Web)"/>
    <w:basedOn w:val="Normal"/>
    <w:uiPriority w:val="99"/>
    <w:rsid w:val="00891854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891854"/>
    <w:rPr>
      <w:b/>
      <w:bCs/>
    </w:rPr>
  </w:style>
  <w:style w:type="character" w:customStyle="1" w:styleId="CharChar12">
    <w:name w:val="Char Char12"/>
    <w:uiPriority w:val="99"/>
    <w:rsid w:val="00891854"/>
    <w:rPr>
      <w:rFonts w:ascii="Arial LatArm" w:hAnsi="Arial LatArm" w:cs="Arial LatArm"/>
      <w:sz w:val="24"/>
      <w:szCs w:val="24"/>
      <w:lang w:val="en-US"/>
    </w:rPr>
  </w:style>
  <w:style w:type="character" w:customStyle="1" w:styleId="CharChar13">
    <w:name w:val="Char Char13"/>
    <w:uiPriority w:val="99"/>
    <w:rsid w:val="00891854"/>
    <w:rPr>
      <w:rFonts w:ascii="Arial Armenian" w:hAnsi="Arial Armenian" w:cs="Arial Armenian"/>
      <w:lang w:val="en-US"/>
    </w:rPr>
  </w:style>
  <w:style w:type="character" w:customStyle="1" w:styleId="CharChar22">
    <w:name w:val="Char Char22"/>
    <w:uiPriority w:val="99"/>
    <w:rsid w:val="00891854"/>
    <w:rPr>
      <w:rFonts w:ascii="Arial Armenian" w:hAnsi="Arial Armenian" w:cs="Arial Armenian"/>
      <w:sz w:val="28"/>
      <w:szCs w:val="28"/>
      <w:lang w:val="en-US"/>
    </w:rPr>
  </w:style>
  <w:style w:type="character" w:customStyle="1" w:styleId="CharChar20">
    <w:name w:val="Char Char20"/>
    <w:uiPriority w:val="99"/>
    <w:rsid w:val="00891854"/>
    <w:rPr>
      <w:rFonts w:ascii="Times LatArm" w:hAnsi="Times LatArm" w:cs="Times LatArm"/>
      <w:b/>
      <w:bCs/>
      <w:sz w:val="28"/>
      <w:szCs w:val="28"/>
      <w:lang w:val="en-US"/>
    </w:rPr>
  </w:style>
  <w:style w:type="character" w:customStyle="1" w:styleId="CharChar16">
    <w:name w:val="Char Char16"/>
    <w:uiPriority w:val="99"/>
    <w:rsid w:val="00891854"/>
    <w:rPr>
      <w:rFonts w:ascii="Times Armenian" w:hAnsi="Times Armenian" w:cs="Times Armenian"/>
      <w:b/>
      <w:bCs/>
      <w:lang w:val="hy-AM"/>
    </w:rPr>
  </w:style>
  <w:style w:type="character" w:customStyle="1" w:styleId="CharChar15">
    <w:name w:val="Char Char15"/>
    <w:uiPriority w:val="99"/>
    <w:rsid w:val="00891854"/>
    <w:rPr>
      <w:rFonts w:ascii="Times Armenian" w:hAnsi="Times Armenian" w:cs="Times Armenian"/>
      <w:i/>
      <w:iCs/>
      <w:lang w:val="nl-NL"/>
    </w:rPr>
  </w:style>
  <w:style w:type="paragraph" w:styleId="BlockText">
    <w:name w:val="Block Text"/>
    <w:basedOn w:val="Normal"/>
    <w:uiPriority w:val="99"/>
    <w:rsid w:val="0089185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  <w:lang w:val="es-ES" w:eastAsia="en-US"/>
    </w:rPr>
  </w:style>
  <w:style w:type="paragraph" w:customStyle="1" w:styleId="BodyTextIndent22">
    <w:name w:val="Body Text Indent 2+2"/>
    <w:basedOn w:val="Normal"/>
    <w:next w:val="Normal"/>
    <w:uiPriority w:val="99"/>
    <w:rsid w:val="00891854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Armenian"/>
      <w:sz w:val="24"/>
      <w:szCs w:val="24"/>
    </w:rPr>
  </w:style>
  <w:style w:type="paragraph" w:customStyle="1" w:styleId="Normal2">
    <w:name w:val="Normal+2"/>
    <w:basedOn w:val="Normal"/>
    <w:next w:val="Normal"/>
    <w:uiPriority w:val="99"/>
    <w:rsid w:val="00891854"/>
    <w:pPr>
      <w:autoSpaceDE w:val="0"/>
      <w:autoSpaceDN w:val="0"/>
      <w:adjustRightInd w:val="0"/>
      <w:spacing w:after="0" w:line="240" w:lineRule="auto"/>
    </w:pPr>
    <w:rPr>
      <w:rFonts w:ascii="Times Armenian" w:hAnsi="Times Armenian" w:cs="Times Armeni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9185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xl63">
    <w:name w:val="xl63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4">
    <w:name w:val="xl64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5">
    <w:name w:val="xl65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8"/>
      <w:szCs w:val="18"/>
      <w:lang w:val="en-US" w:eastAsia="en-US"/>
    </w:rPr>
  </w:style>
  <w:style w:type="paragraph" w:customStyle="1" w:styleId="xl66">
    <w:name w:val="xl66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Times Armenian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xl68">
    <w:name w:val="xl68"/>
    <w:basedOn w:val="Normal"/>
    <w:uiPriority w:val="99"/>
    <w:rsid w:val="008918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uiPriority w:val="99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uiPriority w:val="99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uiPriority w:val="99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xl72">
    <w:name w:val="xl72"/>
    <w:basedOn w:val="Normal"/>
    <w:uiPriority w:val="99"/>
    <w:rsid w:val="008918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font5">
    <w:name w:val="font5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sz w:val="16"/>
      <w:szCs w:val="16"/>
      <w:lang w:val="en-US" w:eastAsia="en-US"/>
    </w:rPr>
  </w:style>
  <w:style w:type="paragraph" w:customStyle="1" w:styleId="font6">
    <w:name w:val="font6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i/>
      <w:iCs/>
      <w:sz w:val="16"/>
      <w:szCs w:val="16"/>
      <w:lang w:val="en-US" w:eastAsia="en-US"/>
    </w:rPr>
  </w:style>
  <w:style w:type="paragraph" w:customStyle="1" w:styleId="font7">
    <w:name w:val="font7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Times LatArm"/>
      <w:sz w:val="16"/>
      <w:szCs w:val="16"/>
      <w:lang w:val="en-US" w:eastAsia="en-US"/>
    </w:rPr>
  </w:style>
  <w:style w:type="paragraph" w:customStyle="1" w:styleId="font8">
    <w:name w:val="font8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sz w:val="16"/>
      <w:szCs w:val="16"/>
      <w:lang w:val="en-US" w:eastAsia="en-US"/>
    </w:rPr>
  </w:style>
  <w:style w:type="paragraph" w:customStyle="1" w:styleId="font9">
    <w:name w:val="font9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i/>
      <w:iCs/>
      <w:sz w:val="16"/>
      <w:szCs w:val="16"/>
      <w:lang w:val="en-US" w:eastAsia="en-US"/>
    </w:rPr>
  </w:style>
  <w:style w:type="paragraph" w:customStyle="1" w:styleId="font10">
    <w:name w:val="font10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Times LatArm"/>
      <w:sz w:val="16"/>
      <w:szCs w:val="16"/>
      <w:lang w:val="en-US" w:eastAsia="en-US"/>
    </w:rPr>
  </w:style>
  <w:style w:type="paragraph" w:customStyle="1" w:styleId="font11">
    <w:name w:val="font11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Times LatRus"/>
      <w:sz w:val="16"/>
      <w:szCs w:val="16"/>
      <w:lang w:val="en-US" w:eastAsia="en-US"/>
    </w:rPr>
  </w:style>
  <w:style w:type="paragraph" w:customStyle="1" w:styleId="font12">
    <w:name w:val="font12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Normal"/>
    <w:uiPriority w:val="99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Times Armenian"/>
      <w:color w:val="000000"/>
      <w:sz w:val="20"/>
      <w:szCs w:val="20"/>
      <w:lang w:val="en-US" w:eastAsia="en-US"/>
    </w:rPr>
  </w:style>
  <w:style w:type="paragraph" w:customStyle="1" w:styleId="xl73">
    <w:name w:val="xl73"/>
    <w:basedOn w:val="Normal"/>
    <w:uiPriority w:val="99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uiPriority w:val="99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uiPriority w:val="99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Times Armenian"/>
      <w:b/>
      <w:bCs/>
      <w:sz w:val="24"/>
      <w:szCs w:val="24"/>
      <w:lang w:val="en-US" w:eastAsia="en-US"/>
    </w:rPr>
  </w:style>
  <w:style w:type="paragraph" w:customStyle="1" w:styleId="11">
    <w:name w:val="Указатель 11"/>
    <w:basedOn w:val="Normal"/>
    <w:uiPriority w:val="99"/>
    <w:rsid w:val="00891854"/>
    <w:pPr>
      <w:suppressAutoHyphens/>
      <w:spacing w:after="0" w:line="100" w:lineRule="atLeast"/>
      <w:ind w:left="240" w:hanging="240"/>
    </w:pPr>
    <w:rPr>
      <w:rFonts w:ascii="Times Armenian" w:hAnsi="Times Armenian" w:cs="Times Armenian"/>
      <w:kern w:val="1"/>
      <w:sz w:val="16"/>
      <w:szCs w:val="16"/>
      <w:lang w:val="en-US" w:eastAsia="ar-SA"/>
    </w:rPr>
  </w:style>
  <w:style w:type="paragraph" w:customStyle="1" w:styleId="10">
    <w:name w:val="Указатель1"/>
    <w:basedOn w:val="Normal"/>
    <w:uiPriority w:val="99"/>
    <w:rsid w:val="00891854"/>
    <w:pPr>
      <w:suppressAutoHyphens/>
      <w:spacing w:after="0"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basedOn w:val="DefaultParagraphFont"/>
    <w:uiPriority w:val="99"/>
    <w:rsid w:val="00891854"/>
    <w:rPr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891854"/>
    <w:rPr>
      <w:rFonts w:ascii="Arial LatArm" w:hAnsi="Arial LatArm" w:cs="Arial LatArm"/>
      <w:sz w:val="24"/>
      <w:szCs w:val="24"/>
      <w:lang w:val="en-US" w:eastAsia="ru-RU"/>
    </w:rPr>
  </w:style>
  <w:style w:type="table" w:styleId="TableGrid">
    <w:name w:val="Table Grid"/>
    <w:basedOn w:val="TableNormal"/>
    <w:uiPriority w:val="99"/>
    <w:rsid w:val="0089185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89185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432</TotalTime>
  <Pages>2</Pages>
  <Words>537</Words>
  <Characters>3064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72</cp:revision>
  <cp:lastPrinted>2014-10-24T12:31:00Z</cp:lastPrinted>
  <dcterms:created xsi:type="dcterms:W3CDTF">2014-02-23T05:39:00Z</dcterms:created>
  <dcterms:modified xsi:type="dcterms:W3CDTF">2014-12-24T09:39:00Z</dcterms:modified>
</cp:coreProperties>
</file>